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EB10D" w14:textId="49F5DAF4" w:rsidR="00BA00AB" w:rsidRDefault="000B1DA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FENFORD</w:t>
      </w:r>
      <w:r>
        <w:rPr>
          <w:rFonts w:cs="Times New Roman"/>
          <w:szCs w:val="24"/>
        </w:rPr>
        <w:t xml:space="preserve">       (fl.1453-4)</w:t>
      </w:r>
    </w:p>
    <w:p w14:paraId="77DD9FEC" w14:textId="546393AF" w:rsidR="000B1DA7" w:rsidRDefault="000B1DA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Cutler.</w:t>
      </w:r>
    </w:p>
    <w:p w14:paraId="0B25832F" w14:textId="3926570D" w:rsidR="000B1DA7" w:rsidRDefault="000B1DA7" w:rsidP="009139A6">
      <w:pPr>
        <w:pStyle w:val="NoSpacing"/>
        <w:rPr>
          <w:rFonts w:cs="Times New Roman"/>
          <w:szCs w:val="24"/>
        </w:rPr>
      </w:pPr>
    </w:p>
    <w:p w14:paraId="0EE65150" w14:textId="34CA1765" w:rsidR="000B1DA7" w:rsidRDefault="000B1DA7" w:rsidP="009139A6">
      <w:pPr>
        <w:pStyle w:val="NoSpacing"/>
        <w:rPr>
          <w:rFonts w:cs="Times New Roman"/>
          <w:szCs w:val="24"/>
        </w:rPr>
      </w:pPr>
    </w:p>
    <w:p w14:paraId="47F05369" w14:textId="0F3352D2" w:rsidR="000B1DA7" w:rsidRDefault="000B1DA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1453-4</w:t>
      </w:r>
      <w:r>
        <w:rPr>
          <w:rFonts w:cs="Times New Roman"/>
          <w:szCs w:val="24"/>
        </w:rPr>
        <w:tab/>
        <w:t>He had an apprentice, Benet Horsham(q.v.).</w:t>
      </w:r>
    </w:p>
    <w:p w14:paraId="3EFCF05F" w14:textId="04C338E5" w:rsidR="000B1DA7" w:rsidRDefault="000B1DA7" w:rsidP="000B1DA7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(“History of the Cutlers’ Company of London and of the Minor Cutlery Crafts, With Biographical Notices of Early London Cutlers” by Charles Welch vol.I published by the Cutlers’ Company 1916</w:t>
      </w:r>
      <w:r>
        <w:rPr>
          <w:rFonts w:eastAsia="Times New Roman" w:cs="Times New Roman"/>
          <w:szCs w:val="24"/>
        </w:rPr>
        <w:t xml:space="preserve"> p.358)</w:t>
      </w:r>
    </w:p>
    <w:p w14:paraId="506A492F" w14:textId="18867F6C" w:rsidR="000B1DA7" w:rsidRDefault="000B1DA7" w:rsidP="000B1DA7">
      <w:pPr>
        <w:pStyle w:val="NoSpacing"/>
        <w:rPr>
          <w:rFonts w:eastAsia="Times New Roman" w:cs="Times New Roman"/>
          <w:szCs w:val="24"/>
        </w:rPr>
      </w:pPr>
    </w:p>
    <w:p w14:paraId="7AD3028F" w14:textId="0C162E39" w:rsidR="000B1DA7" w:rsidRDefault="000B1DA7" w:rsidP="000B1DA7">
      <w:pPr>
        <w:pStyle w:val="NoSpacing"/>
        <w:rPr>
          <w:rFonts w:eastAsia="Times New Roman" w:cs="Times New Roman"/>
          <w:szCs w:val="24"/>
        </w:rPr>
      </w:pPr>
    </w:p>
    <w:p w14:paraId="49F8075D" w14:textId="409B3887" w:rsidR="000B1DA7" w:rsidRPr="000B1DA7" w:rsidRDefault="000B1DA7" w:rsidP="000B1DA7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1 February 2023</w:t>
      </w:r>
    </w:p>
    <w:sectPr w:rsidR="000B1DA7" w:rsidRPr="000B1DA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EBC0A" w14:textId="77777777" w:rsidR="000B1DA7" w:rsidRDefault="000B1DA7" w:rsidP="009139A6">
      <w:r>
        <w:separator/>
      </w:r>
    </w:p>
  </w:endnote>
  <w:endnote w:type="continuationSeparator" w:id="0">
    <w:p w14:paraId="7170135A" w14:textId="77777777" w:rsidR="000B1DA7" w:rsidRDefault="000B1DA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071F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10D1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70CE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B1F67" w14:textId="77777777" w:rsidR="000B1DA7" w:rsidRDefault="000B1DA7" w:rsidP="009139A6">
      <w:r>
        <w:separator/>
      </w:r>
    </w:p>
  </w:footnote>
  <w:footnote w:type="continuationSeparator" w:id="0">
    <w:p w14:paraId="51EF3268" w14:textId="77777777" w:rsidR="000B1DA7" w:rsidRDefault="000B1DA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55C5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9490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FE73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DA7"/>
    <w:rsid w:val="000666E0"/>
    <w:rsid w:val="000B1DA7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F1FFD"/>
  <w15:chartTrackingRefBased/>
  <w15:docId w15:val="{31563B41-FC89-45CD-889D-35A409D55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2023-02-01T16:21:00Z</dcterms:created>
  <dcterms:modified xsi:type="dcterms:W3CDTF">2023-02-01T16:24:00Z</dcterms:modified>
</cp:coreProperties>
</file>